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8634E" w14:textId="543A3FE6" w:rsidR="00BD2CD4" w:rsidRP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3GPP TSG-RAN5 Meeting #105</w:t>
      </w:r>
      <w:r w:rsidRPr="00BD2CD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82E3E" w:rsidRPr="00982E3E">
        <w:rPr>
          <w:rFonts w:ascii="Arial" w:hAnsi="Arial" w:cs="Arial"/>
          <w:b/>
          <w:sz w:val="24"/>
          <w:szCs w:val="24"/>
        </w:rPr>
        <w:t>R5-247088</w:t>
      </w:r>
    </w:p>
    <w:p w14:paraId="237CBF87" w14:textId="77777777" w:rsidR="00BD2CD4" w:rsidRDefault="00BD2CD4" w:rsidP="00BD2CD4">
      <w:pPr>
        <w:pStyle w:val="FP"/>
        <w:tabs>
          <w:tab w:val="left" w:pos="567"/>
        </w:tabs>
        <w:rPr>
          <w:rFonts w:ascii="Arial" w:hAnsi="Arial" w:cs="Arial"/>
          <w:b/>
          <w:sz w:val="24"/>
          <w:szCs w:val="24"/>
        </w:rPr>
      </w:pPr>
      <w:r w:rsidRPr="00BD2CD4">
        <w:rPr>
          <w:rFonts w:ascii="Arial" w:hAnsi="Arial" w:cs="Arial"/>
          <w:b/>
          <w:sz w:val="24"/>
          <w:szCs w:val="24"/>
        </w:rPr>
        <w:t>Orlando, United States, 18th - 22nd November 2024</w:t>
      </w:r>
    </w:p>
    <w:p w14:paraId="505D4D1E" w14:textId="77777777" w:rsidR="00BD2CD4" w:rsidRDefault="00BD2CD4" w:rsidP="00BD2CD4">
      <w:pPr>
        <w:pStyle w:val="FP"/>
        <w:tabs>
          <w:tab w:val="left" w:pos="567"/>
        </w:tabs>
        <w:rPr>
          <w:rFonts w:ascii="Arial" w:hAnsi="Arial" w:cs="Arial"/>
          <w:b/>
          <w:sz w:val="24"/>
          <w:szCs w:val="24"/>
        </w:rPr>
      </w:pPr>
    </w:p>
    <w:p w14:paraId="0FC0DC64" w14:textId="03CC5173"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BA7CB3" w:rsidR="00B6300F" w:rsidRPr="008836AC" w:rsidRDefault="00000000" w:rsidP="008836AC">
            <w:pPr>
              <w:tabs>
                <w:tab w:val="left" w:pos="567"/>
              </w:tabs>
              <w:spacing w:after="0"/>
              <w:rPr>
                <w:rFonts w:ascii="Arial" w:hAnsi="Arial" w:cs="Arial"/>
                <w:lang w:eastAsia="ja-JP"/>
              </w:rPr>
            </w:pPr>
            <w:hyperlink r:id="rId7" w:history="1">
              <w:r w:rsidR="00877DBC" w:rsidRPr="00A0687A">
                <w:rPr>
                  <w:rStyle w:val="Hyperlink"/>
                  <w:rFonts w:ascii="Arial" w:hAnsi="Arial" w:cs="Arial"/>
                  <w:lang w:eastAsia="ja-JP"/>
                </w:rPr>
                <w:t>RP-241755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720E8D10"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E16BCF">
              <w:rPr>
                <w:rFonts w:ascii="Arial" w:hAnsi="Arial" w:cs="Arial"/>
                <w:color w:val="00B050"/>
              </w:rPr>
              <w:t>16</w:t>
            </w:r>
            <w:r w:rsidRPr="00601A63">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71ECF47E" w:rsidR="0037070B" w:rsidRPr="004F0E60" w:rsidRDefault="0037070B" w:rsidP="0037070B">
      <w:pPr>
        <w:rPr>
          <w:lang w:eastAsia="ja-JP"/>
        </w:rPr>
      </w:pPr>
      <w:r w:rsidRPr="004F0E60">
        <w:rPr>
          <w:lang w:eastAsia="ja-JP"/>
        </w:rPr>
        <w:t>At RAN5#</w:t>
      </w:r>
      <w:r w:rsidR="003F1A9A" w:rsidRPr="004F0E60">
        <w:rPr>
          <w:lang w:eastAsia="ja-JP"/>
        </w:rPr>
        <w:t>105</w:t>
      </w:r>
      <w:r w:rsidRPr="004F0E60">
        <w:rPr>
          <w:lang w:eastAsia="ja-JP"/>
        </w:rPr>
        <w:t xml:space="preserve"> the Work Plan was updated in [1]. </w:t>
      </w:r>
    </w:p>
    <w:p w14:paraId="049C03FD" w14:textId="2B40C701" w:rsidR="0037070B" w:rsidRPr="004F0E60" w:rsidRDefault="0037070B" w:rsidP="0037070B">
      <w:pPr>
        <w:rPr>
          <w:lang w:eastAsia="ja-JP"/>
        </w:rPr>
      </w:pPr>
      <w:r w:rsidRPr="004F0E60">
        <w:rPr>
          <w:lang w:eastAsia="ja-JP"/>
        </w:rPr>
        <w:t>The</w:t>
      </w:r>
      <w:r w:rsidR="00124519" w:rsidRPr="004F0E60">
        <w:rPr>
          <w:lang w:eastAsia="ja-JP"/>
        </w:rPr>
        <w:t xml:space="preserve"> new </w:t>
      </w:r>
      <w:r w:rsidR="00A65D25" w:rsidRPr="004F0E60">
        <w:rPr>
          <w:lang w:eastAsia="ja-JP"/>
        </w:rPr>
        <w:t xml:space="preserve">draft </w:t>
      </w:r>
      <w:r w:rsidR="00124519" w:rsidRPr="004F0E60">
        <w:rPr>
          <w:lang w:eastAsia="ja-JP"/>
        </w:rPr>
        <w:t>TSs</w:t>
      </w:r>
      <w:r w:rsidR="00F37444" w:rsidRPr="004F0E60">
        <w:rPr>
          <w:lang w:eastAsia="ja-JP"/>
        </w:rPr>
        <w:t>:</w:t>
      </w:r>
      <w:r w:rsidR="00124519" w:rsidRPr="004F0E60">
        <w:rPr>
          <w:lang w:eastAsia="ja-JP"/>
        </w:rPr>
        <w:t xml:space="preserve"> 37.5</w:t>
      </w:r>
      <w:r w:rsidR="00C104C7" w:rsidRPr="004F0E60">
        <w:rPr>
          <w:lang w:eastAsia="ja-JP"/>
        </w:rPr>
        <w:t xml:space="preserve">79-1, </w:t>
      </w:r>
      <w:r w:rsidR="00C104C7" w:rsidRPr="004F0E60">
        <w:rPr>
          <w:lang w:eastAsia="ja-JP"/>
        </w:rPr>
        <w:t>37.579-</w:t>
      </w:r>
      <w:r w:rsidR="00C104C7" w:rsidRPr="004F0E60">
        <w:rPr>
          <w:lang w:eastAsia="ja-JP"/>
        </w:rPr>
        <w:t xml:space="preserve">2, </w:t>
      </w:r>
      <w:r w:rsidR="00C104C7" w:rsidRPr="004F0E60">
        <w:rPr>
          <w:lang w:eastAsia="ja-JP"/>
        </w:rPr>
        <w:t>37.579-</w:t>
      </w:r>
      <w:r w:rsidR="00C104C7" w:rsidRPr="004F0E60">
        <w:rPr>
          <w:lang w:eastAsia="ja-JP"/>
        </w:rPr>
        <w:t xml:space="preserve">4, </w:t>
      </w:r>
      <w:r w:rsidR="00C104C7" w:rsidRPr="004F0E60">
        <w:rPr>
          <w:lang w:eastAsia="ja-JP"/>
        </w:rPr>
        <w:t>37.579-</w:t>
      </w:r>
      <w:r w:rsidR="00C104C7" w:rsidRPr="004F0E60">
        <w:rPr>
          <w:lang w:eastAsia="ja-JP"/>
        </w:rPr>
        <w:t xml:space="preserve">5, </w:t>
      </w:r>
      <w:r w:rsidR="00C104C7" w:rsidRPr="004F0E60">
        <w:rPr>
          <w:lang w:eastAsia="ja-JP"/>
        </w:rPr>
        <w:t>37.579-</w:t>
      </w:r>
      <w:r w:rsidR="00C104C7" w:rsidRPr="004F0E60">
        <w:rPr>
          <w:lang w:eastAsia="ja-JP"/>
        </w:rPr>
        <w:t>6</w:t>
      </w:r>
      <w:r w:rsidR="00A834B3" w:rsidRPr="004F0E60">
        <w:rPr>
          <w:lang w:eastAsia="ja-JP"/>
        </w:rPr>
        <w:t xml:space="preserve"> and</w:t>
      </w:r>
      <w:r w:rsidR="00C104C7" w:rsidRPr="004F0E60">
        <w:rPr>
          <w:lang w:eastAsia="ja-JP"/>
        </w:rPr>
        <w:t xml:space="preserve"> </w:t>
      </w:r>
      <w:r w:rsidR="00C104C7" w:rsidRPr="004F0E60">
        <w:rPr>
          <w:lang w:eastAsia="ja-JP"/>
        </w:rPr>
        <w:t>37.579-</w:t>
      </w:r>
      <w:r w:rsidR="00A834B3" w:rsidRPr="004F0E60">
        <w:rPr>
          <w:lang w:eastAsia="ja-JP"/>
        </w:rPr>
        <w:t>7</w:t>
      </w:r>
      <w:r w:rsidR="00C104C7" w:rsidRPr="004F0E60">
        <w:rPr>
          <w:lang w:eastAsia="ja-JP"/>
        </w:rPr>
        <w:t xml:space="preserve"> were presented</w:t>
      </w:r>
      <w:r w:rsidR="00F37444" w:rsidRPr="004F0E60">
        <w:rPr>
          <w:lang w:eastAsia="ja-JP"/>
        </w:rPr>
        <w:t xml:space="preserve"> in [2] – [7].</w:t>
      </w:r>
    </w:p>
    <w:p w14:paraId="651D94BD" w14:textId="090BB7E4" w:rsidR="00C55619" w:rsidRDefault="00A65D25" w:rsidP="0037070B">
      <w:pPr>
        <w:rPr>
          <w:lang w:eastAsia="ja-JP"/>
        </w:rPr>
      </w:pPr>
      <w:r w:rsidRPr="004F0E60">
        <w:rPr>
          <w:lang w:eastAsia="ja-JP"/>
        </w:rPr>
        <w:t xml:space="preserve">Documents [8] – [13] </w:t>
      </w:r>
      <w:r w:rsidR="00551BC6" w:rsidRPr="004F0E60">
        <w:rPr>
          <w:lang w:eastAsia="ja-JP"/>
        </w:rPr>
        <w:t xml:space="preserve">will </w:t>
      </w:r>
      <w:r w:rsidR="00A804F1" w:rsidRPr="004F0E60">
        <w:rPr>
          <w:lang w:eastAsia="ja-JP"/>
        </w:rPr>
        <w:t xml:space="preserve">contain the draft TSs </w:t>
      </w:r>
      <w:r w:rsidR="00404C65" w:rsidRPr="004F0E60">
        <w:rPr>
          <w:lang w:eastAsia="ja-JP"/>
        </w:rPr>
        <w:t>to</w:t>
      </w:r>
      <w:r w:rsidR="00A804F1" w:rsidRPr="004F0E60">
        <w:rPr>
          <w:lang w:eastAsia="ja-JP"/>
        </w:rPr>
        <w:t xml:space="preserve"> </w:t>
      </w:r>
      <w:r w:rsidR="00E20A08" w:rsidRPr="004F0E60">
        <w:rPr>
          <w:lang w:eastAsia="ja-JP"/>
        </w:rPr>
        <w:t xml:space="preserve">be </w:t>
      </w:r>
      <w:r w:rsidR="00A804F1" w:rsidRPr="004F0E60">
        <w:rPr>
          <w:lang w:eastAsia="ja-JP"/>
        </w:rPr>
        <w:t>procu</w:t>
      </w:r>
      <w:r w:rsidR="00551BC6" w:rsidRPr="004F0E60">
        <w:rPr>
          <w:lang w:eastAsia="ja-JP"/>
        </w:rPr>
        <w:t>duced post RAN5#105</w:t>
      </w:r>
      <w:r w:rsidR="00E20A08" w:rsidRPr="004F0E60">
        <w:rPr>
          <w:lang w:eastAsia="ja-JP"/>
        </w:rPr>
        <w:t xml:space="preserve"> and submitted to RAN#106 for approval.</w:t>
      </w:r>
      <w:r w:rsidR="00364090" w:rsidRPr="004F0E60">
        <w:rPr>
          <w:lang w:eastAsia="ja-JP"/>
        </w:rPr>
        <w:t xml:space="preserve"> The CRs approved for TSs 36.</w:t>
      </w:r>
      <w:r w:rsidR="008A0982" w:rsidRPr="004F0E60">
        <w:rPr>
          <w:lang w:eastAsia="ja-JP"/>
        </w:rPr>
        <w:t xml:space="preserve">579-1, </w:t>
      </w:r>
      <w:r w:rsidR="008A0982" w:rsidRPr="004F0E60">
        <w:rPr>
          <w:lang w:eastAsia="ja-JP"/>
        </w:rPr>
        <w:t>36.579-</w:t>
      </w:r>
      <w:r w:rsidR="008A0982" w:rsidRPr="004F0E60">
        <w:rPr>
          <w:lang w:eastAsia="ja-JP"/>
        </w:rPr>
        <w:t>2</w:t>
      </w:r>
      <w:r w:rsidR="008A0982" w:rsidRPr="004F0E60">
        <w:rPr>
          <w:lang w:eastAsia="ja-JP"/>
        </w:rPr>
        <w:t>, 36.579-</w:t>
      </w:r>
      <w:r w:rsidR="008A0982" w:rsidRPr="004F0E60">
        <w:rPr>
          <w:lang w:eastAsia="ja-JP"/>
        </w:rPr>
        <w:t>5 and</w:t>
      </w:r>
      <w:r w:rsidR="008A0982" w:rsidRPr="004F0E60">
        <w:rPr>
          <w:lang w:eastAsia="ja-JP"/>
        </w:rPr>
        <w:t xml:space="preserve"> 36.579-</w:t>
      </w:r>
      <w:r w:rsidR="00171581" w:rsidRPr="004F0E60">
        <w:rPr>
          <w:lang w:eastAsia="ja-JP"/>
        </w:rPr>
        <w:t>7</w:t>
      </w:r>
      <w:r w:rsidR="005D1694">
        <w:rPr>
          <w:lang w:eastAsia="ja-JP"/>
        </w:rPr>
        <w:t>,</w:t>
      </w:r>
      <w:r w:rsidR="00171581" w:rsidRPr="004F0E60">
        <w:rPr>
          <w:lang w:eastAsia="ja-JP"/>
        </w:rPr>
        <w:t xml:space="preserve"> in</w:t>
      </w:r>
      <w:r w:rsidR="008A0982" w:rsidRPr="004F0E60">
        <w:rPr>
          <w:lang w:eastAsia="ja-JP"/>
        </w:rPr>
        <w:t xml:space="preserve"> </w:t>
      </w:r>
      <w:r w:rsidR="00364090" w:rsidRPr="004F0E60">
        <w:rPr>
          <w:lang w:eastAsia="ja-JP"/>
        </w:rPr>
        <w:t>[</w:t>
      </w:r>
      <w:r w:rsidR="00C55619" w:rsidRPr="004F0E60">
        <w:rPr>
          <w:lang w:eastAsia="ja-JP"/>
        </w:rPr>
        <w:t>14</w:t>
      </w:r>
      <w:r w:rsidR="00364090" w:rsidRPr="004F0E60">
        <w:rPr>
          <w:lang w:eastAsia="ja-JP"/>
        </w:rPr>
        <w:t>]</w:t>
      </w:r>
      <w:r w:rsidR="00C55619" w:rsidRPr="004F0E60">
        <w:rPr>
          <w:lang w:eastAsia="ja-JP"/>
        </w:rPr>
        <w:t xml:space="preserve"> </w:t>
      </w:r>
      <w:r w:rsidR="00364090" w:rsidRPr="004F0E60">
        <w:rPr>
          <w:lang w:eastAsia="ja-JP"/>
        </w:rPr>
        <w:t>–</w:t>
      </w:r>
      <w:r w:rsidR="00C55619" w:rsidRPr="004F0E60">
        <w:rPr>
          <w:lang w:eastAsia="ja-JP"/>
        </w:rPr>
        <w:t xml:space="preserve"> </w:t>
      </w:r>
      <w:r w:rsidR="00364090" w:rsidRPr="004F0E60">
        <w:rPr>
          <w:lang w:eastAsia="ja-JP"/>
        </w:rPr>
        <w:t>[</w:t>
      </w:r>
      <w:r w:rsidR="00C55619" w:rsidRPr="004F0E60">
        <w:rPr>
          <w:lang w:eastAsia="ja-JP"/>
        </w:rPr>
        <w:t>37</w:t>
      </w:r>
      <w:r w:rsidR="00364090" w:rsidRPr="004F0E60">
        <w:rPr>
          <w:lang w:eastAsia="ja-JP"/>
        </w:rPr>
        <w:t>]</w:t>
      </w:r>
      <w:r w:rsidR="005D1694">
        <w:rPr>
          <w:lang w:eastAsia="ja-JP"/>
        </w:rPr>
        <w:t>,</w:t>
      </w:r>
      <w:r w:rsidR="00171581" w:rsidRPr="004F0E60">
        <w:rPr>
          <w:lang w:eastAsia="ja-JP"/>
        </w:rPr>
        <w:t xml:space="preserve"> will be incorporade</w:t>
      </w:r>
      <w:r w:rsidR="00E633D0" w:rsidRPr="004F0E60">
        <w:rPr>
          <w:lang w:eastAsia="ja-JP"/>
        </w:rPr>
        <w:t>d</w:t>
      </w:r>
      <w:r w:rsidR="00171581" w:rsidRPr="004F0E60">
        <w:rPr>
          <w:lang w:eastAsia="ja-JP"/>
        </w:rPr>
        <w:t xml:space="preserve"> </w:t>
      </w:r>
      <w:r w:rsidR="00E633D0" w:rsidRPr="004F0E60">
        <w:rPr>
          <w:lang w:eastAsia="ja-JP"/>
        </w:rPr>
        <w:t>in</w:t>
      </w:r>
      <w:r w:rsidR="00171581" w:rsidRPr="004F0E60">
        <w:rPr>
          <w:lang w:eastAsia="ja-JP"/>
        </w:rPr>
        <w:t>to the draft TSs above.</w:t>
      </w:r>
    </w:p>
    <w:p w14:paraId="737F75C8" w14:textId="3C6CE0D9" w:rsidR="00A95F4B" w:rsidRPr="004F0E60" w:rsidRDefault="00A95F4B" w:rsidP="0037070B">
      <w:pPr>
        <w:rPr>
          <w:lang w:eastAsia="ja-JP"/>
        </w:rPr>
      </w:pPr>
      <w:r>
        <w:rPr>
          <w:lang w:eastAsia="ja-JP"/>
        </w:rPr>
        <w:t xml:space="preserve">A revised WID was </w:t>
      </w:r>
      <w:r w:rsidR="00B3659A">
        <w:rPr>
          <w:lang w:eastAsia="ja-JP"/>
        </w:rPr>
        <w:t>agreed in [38], addin</w:t>
      </w:r>
      <w:r w:rsidR="002E1ECF">
        <w:rPr>
          <w:lang w:eastAsia="ja-JP"/>
        </w:rPr>
        <w:t>g</w:t>
      </w:r>
      <w:r w:rsidR="00B3659A">
        <w:rPr>
          <w:lang w:eastAsia="ja-JP"/>
        </w:rPr>
        <w:t xml:space="preserve"> rapporteurs for the new specifications. </w:t>
      </w:r>
    </w:p>
    <w:p w14:paraId="526AD4D2" w14:textId="09D66F38" w:rsidR="0037070B" w:rsidRPr="0037070B" w:rsidRDefault="0037070B" w:rsidP="0037070B">
      <w:pPr>
        <w:rPr>
          <w:lang w:eastAsia="ja-JP"/>
        </w:rPr>
      </w:pPr>
      <w:r w:rsidRPr="004F0E60">
        <w:rPr>
          <w:lang w:eastAsia="ja-JP"/>
        </w:rPr>
        <w:t xml:space="preserve">Overall completion is </w:t>
      </w:r>
      <w:r w:rsidR="00E16BCF" w:rsidRPr="004F0E60">
        <w:rPr>
          <w:lang w:eastAsia="ja-JP"/>
        </w:rPr>
        <w:t>16</w:t>
      </w:r>
      <w:r w:rsidRPr="004F0E60">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0A9AEA02" w14:textId="77777777" w:rsidR="0065576A" w:rsidRPr="00C47AFF" w:rsidRDefault="0065576A" w:rsidP="0065576A">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4100B91" w14:textId="051B26A1" w:rsidR="0065576A" w:rsidRPr="00C47AFF" w:rsidRDefault="0065576A" w:rsidP="0065576A">
      <w:pPr>
        <w:tabs>
          <w:tab w:val="left" w:pos="567"/>
        </w:tabs>
        <w:overflowPunct/>
        <w:autoSpaceDE/>
        <w:autoSpaceDN/>
        <w:snapToGrid w:val="0"/>
        <w:spacing w:after="0"/>
        <w:textAlignment w:val="auto"/>
        <w:rPr>
          <w:rFonts w:ascii="Arial" w:hAnsi="Arial" w:cs="Arial"/>
          <w:bCs/>
        </w:rPr>
      </w:pPr>
      <w:r w:rsidRPr="00C47AFF">
        <w:rPr>
          <w:rFonts w:ascii="Arial" w:hAnsi="Arial" w:cs="Arial"/>
          <w:bCs/>
        </w:rPr>
        <w:t>[1] R5-</w:t>
      </w:r>
      <w:r w:rsidR="00783484" w:rsidRPr="00C47AFF">
        <w:rPr>
          <w:rFonts w:ascii="Arial" w:hAnsi="Arial" w:cs="Arial"/>
          <w:bCs/>
        </w:rPr>
        <w:t>24</w:t>
      </w:r>
      <w:r w:rsidR="008B347F" w:rsidRPr="00C47AFF">
        <w:rPr>
          <w:rFonts w:ascii="Arial" w:hAnsi="Arial" w:cs="Arial"/>
          <w:bCs/>
        </w:rPr>
        <w:t>7089</w:t>
      </w:r>
      <w:r w:rsidRPr="00C47AFF">
        <w:rPr>
          <w:rFonts w:ascii="Arial" w:hAnsi="Arial" w:cs="Arial"/>
          <w:bCs/>
        </w:rPr>
        <w:tab/>
      </w:r>
      <w:r w:rsidR="00783484" w:rsidRPr="00C47AFF">
        <w:rPr>
          <w:rFonts w:ascii="Arial" w:hAnsi="Arial" w:cs="Arial"/>
          <w:bCs/>
        </w:rPr>
        <w:t>WP Protocol enhancements for Mission Critical Services (MCPTT, MCVideo, MCData) for Rel-17</w:t>
      </w:r>
      <w:r w:rsidRPr="00C47AFF">
        <w:rPr>
          <w:rFonts w:ascii="Arial" w:hAnsi="Arial" w:cs="Arial"/>
          <w:bCs/>
        </w:rPr>
        <w:t>; Source: Ericsson</w:t>
      </w:r>
      <w:r w:rsidR="008B347F" w:rsidRPr="00C47AFF">
        <w:rPr>
          <w:rFonts w:ascii="Arial" w:hAnsi="Arial" w:cs="Arial"/>
          <w:bCs/>
        </w:rPr>
        <w:t>, FirstNet, Element, Samsung</w:t>
      </w:r>
    </w:p>
    <w:p w14:paraId="2698A666" w14:textId="77777777" w:rsidR="0065576A" w:rsidRPr="00C47AFF" w:rsidRDefault="0065576A" w:rsidP="0065576A">
      <w:pPr>
        <w:tabs>
          <w:tab w:val="left" w:pos="567"/>
        </w:tabs>
        <w:overflowPunct/>
        <w:autoSpaceDE/>
        <w:autoSpaceDN/>
        <w:snapToGrid w:val="0"/>
        <w:spacing w:after="0"/>
        <w:textAlignment w:val="auto"/>
        <w:rPr>
          <w:rFonts w:ascii="Arial" w:hAnsi="Arial" w:cs="Arial"/>
          <w:b/>
          <w:bCs/>
        </w:rPr>
      </w:pPr>
    </w:p>
    <w:p w14:paraId="4934601C" w14:textId="585FDF7E" w:rsidR="0065576A" w:rsidRPr="00C47AFF" w:rsidRDefault="008B347F" w:rsidP="0065576A">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
          <w:bCs/>
        </w:rPr>
        <w:t>Discussion documents</w:t>
      </w:r>
      <w:r w:rsidR="0065576A" w:rsidRPr="00C47AFF">
        <w:rPr>
          <w:rFonts w:ascii="Arial" w:hAnsi="Arial" w:cs="Arial"/>
          <w:b/>
          <w:bCs/>
        </w:rPr>
        <w:t>:</w:t>
      </w:r>
    </w:p>
    <w:p w14:paraId="0F500647"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[2] R5-246402</w:t>
      </w:r>
      <w:r w:rsidRPr="00C47AFF">
        <w:rPr>
          <w:rFonts w:ascii="Arial" w:hAnsi="Arial" w:cs="Arial"/>
          <w:bCs/>
        </w:rPr>
        <w:tab/>
        <w:t>Presentation of New Specification to WG: TS 37.579-5, Version 0.0.1; Source: MCC TF160</w:t>
      </w:r>
    </w:p>
    <w:p w14:paraId="0C0D9861"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[3] R5-247090</w:t>
      </w:r>
      <w:r w:rsidRPr="00C47AFF">
        <w:rPr>
          <w:rFonts w:ascii="Arial" w:hAnsi="Arial" w:cs="Arial"/>
          <w:bCs/>
        </w:rPr>
        <w:tab/>
        <w:t>Presentation of New Specification to WG: TS 37.579-1, Version 0.0.1; Source: Ericsson, FirstNet, NIST, AT&amp;T, Element, Samsung</w:t>
      </w:r>
    </w:p>
    <w:p w14:paraId="009B78C4"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[4] R5-247091</w:t>
      </w:r>
      <w:r w:rsidRPr="00C47AFF">
        <w:rPr>
          <w:rFonts w:ascii="Arial" w:hAnsi="Arial" w:cs="Arial"/>
          <w:bCs/>
        </w:rPr>
        <w:tab/>
        <w:t>Presentation of New Specification to WG: TS 37.579-2, Version 0.0.1; Source: Ericsson, FirstNet, NIST, AT&amp;T, Element, Samsung</w:t>
      </w:r>
    </w:p>
    <w:p w14:paraId="67749B2B"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[5] R5-247092</w:t>
      </w:r>
      <w:r w:rsidRPr="00C47AFF">
        <w:rPr>
          <w:rFonts w:ascii="Arial" w:hAnsi="Arial" w:cs="Arial"/>
          <w:bCs/>
        </w:rPr>
        <w:tab/>
        <w:t>Presentation of New Specification to WG: TS 37.579-4, Version 0.0.1; Source: Ericsson, FirstNet, NIST, AT&amp;T, Element, Samsung</w:t>
      </w:r>
    </w:p>
    <w:p w14:paraId="7F71A1A7"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[6] R5-247093</w:t>
      </w:r>
      <w:r w:rsidRPr="00C47AFF">
        <w:rPr>
          <w:rFonts w:ascii="Arial" w:hAnsi="Arial" w:cs="Arial"/>
          <w:bCs/>
        </w:rPr>
        <w:tab/>
        <w:t>Presentation of New Specification to WG: TS 37.579-6, Version 0.0.1; Source: Ericsson, FirstNet, NIST, AT&amp;T, Element, Samsung</w:t>
      </w:r>
    </w:p>
    <w:p w14:paraId="61C94C36" w14:textId="45537196" w:rsidR="0065576A"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[7] R5-247094</w:t>
      </w:r>
      <w:r w:rsidRPr="00C47AFF">
        <w:rPr>
          <w:rFonts w:ascii="Arial" w:hAnsi="Arial" w:cs="Arial"/>
          <w:bCs/>
        </w:rPr>
        <w:tab/>
        <w:t>Presentation of New Specification to WG: TS 37.579-7, Version 0.0.1; Source: Ericsson, FirstNet, NIST, AT&amp;T, Element, Samsung</w:t>
      </w:r>
    </w:p>
    <w:p w14:paraId="565CF74C"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lang w:val="en-SE"/>
        </w:rPr>
      </w:pPr>
    </w:p>
    <w:p w14:paraId="027DA3CA" w14:textId="17404447" w:rsidR="0065576A" w:rsidRPr="00C47AFF" w:rsidRDefault="0061049B" w:rsidP="0065576A">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
          <w:bCs/>
        </w:rPr>
        <w:t>Draft specifications</w:t>
      </w:r>
      <w:r w:rsidR="0065576A" w:rsidRPr="00C47AFF">
        <w:rPr>
          <w:rFonts w:ascii="Arial" w:hAnsi="Arial" w:cs="Arial"/>
          <w:b/>
          <w:bCs/>
        </w:rPr>
        <w:t>:</w:t>
      </w:r>
    </w:p>
    <w:p w14:paraId="4D79C32D" w14:textId="77777777" w:rsidR="00E91D62" w:rsidRPr="00C47AFF" w:rsidRDefault="00E91D62" w:rsidP="00E91D62">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[8] R5-246771</w:t>
      </w:r>
      <w:r w:rsidRPr="00C47AFF">
        <w:rPr>
          <w:rFonts w:ascii="Arial" w:hAnsi="Arial" w:cs="Arial"/>
          <w:bCs/>
        </w:rPr>
        <w:tab/>
        <w:t>TS 37.579-5 version 0.1.0; Source: MCC TF160</w:t>
      </w:r>
    </w:p>
    <w:p w14:paraId="534165D2" w14:textId="77777777" w:rsidR="00E91D62" w:rsidRPr="00C47AFF" w:rsidRDefault="00E91D62" w:rsidP="00E91D62">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[9] R5-247095</w:t>
      </w:r>
      <w:r w:rsidRPr="00C47AFF">
        <w:rPr>
          <w:rFonts w:ascii="Arial" w:hAnsi="Arial" w:cs="Arial"/>
          <w:bCs/>
        </w:rPr>
        <w:tab/>
        <w:t>TS 37.579-1 version 0.1.0; Source: Ericsson, FirstNet, NIST, AT&amp;T, Element, Samsung</w:t>
      </w:r>
    </w:p>
    <w:p w14:paraId="0EEC0647" w14:textId="77777777" w:rsidR="00E91D62" w:rsidRPr="00E91D62" w:rsidRDefault="00E91D62" w:rsidP="00E91D62">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[10] R5-247096</w:t>
      </w:r>
      <w:r w:rsidRPr="00C47AFF">
        <w:rPr>
          <w:rFonts w:ascii="Arial" w:hAnsi="Arial" w:cs="Arial"/>
          <w:bCs/>
        </w:rPr>
        <w:tab/>
        <w:t>TS 37.579-</w:t>
      </w:r>
      <w:r w:rsidRPr="00E91D62">
        <w:rPr>
          <w:rFonts w:ascii="Arial" w:hAnsi="Arial" w:cs="Arial"/>
          <w:bCs/>
        </w:rPr>
        <w:t>2 version 0.1.0; Source: Ericsson, FirstNet, NIST, AT&amp;T, Element, Samsung</w:t>
      </w:r>
    </w:p>
    <w:p w14:paraId="0FB9953B" w14:textId="77777777" w:rsidR="00E91D62" w:rsidRPr="00E91D62" w:rsidRDefault="00E91D62" w:rsidP="00E91D62">
      <w:pPr>
        <w:tabs>
          <w:tab w:val="left" w:pos="567"/>
        </w:tabs>
        <w:overflowPunct/>
        <w:autoSpaceDE/>
        <w:autoSpaceDN/>
        <w:snapToGrid w:val="0"/>
        <w:spacing w:after="0"/>
        <w:ind w:left="567" w:hanging="567"/>
        <w:textAlignment w:val="auto"/>
        <w:rPr>
          <w:rFonts w:ascii="Arial" w:hAnsi="Arial" w:cs="Arial"/>
          <w:bCs/>
        </w:rPr>
      </w:pPr>
      <w:r w:rsidRPr="00E91D62">
        <w:rPr>
          <w:rFonts w:ascii="Arial" w:hAnsi="Arial" w:cs="Arial"/>
          <w:bCs/>
        </w:rPr>
        <w:t>[11] R5-247097</w:t>
      </w:r>
      <w:r w:rsidRPr="00E91D62">
        <w:rPr>
          <w:rFonts w:ascii="Arial" w:hAnsi="Arial" w:cs="Arial"/>
          <w:bCs/>
        </w:rPr>
        <w:tab/>
        <w:t>TS 37.579-4 version 0.1.0; Source: Ericsson, FirstNet, NIST, AT&amp;T, Element, Samsung</w:t>
      </w:r>
    </w:p>
    <w:p w14:paraId="5D9EBE31" w14:textId="77777777" w:rsidR="00E91D62" w:rsidRPr="00E91D62" w:rsidRDefault="00E91D62" w:rsidP="00E91D62">
      <w:pPr>
        <w:tabs>
          <w:tab w:val="left" w:pos="567"/>
        </w:tabs>
        <w:overflowPunct/>
        <w:autoSpaceDE/>
        <w:autoSpaceDN/>
        <w:snapToGrid w:val="0"/>
        <w:spacing w:after="0"/>
        <w:ind w:left="567" w:hanging="567"/>
        <w:textAlignment w:val="auto"/>
        <w:rPr>
          <w:rFonts w:ascii="Arial" w:hAnsi="Arial" w:cs="Arial"/>
          <w:bCs/>
        </w:rPr>
      </w:pPr>
      <w:r w:rsidRPr="00E91D62">
        <w:rPr>
          <w:rFonts w:ascii="Arial" w:hAnsi="Arial" w:cs="Arial"/>
          <w:bCs/>
        </w:rPr>
        <w:t>[12] R5-247098</w:t>
      </w:r>
      <w:r w:rsidRPr="00E91D62">
        <w:rPr>
          <w:rFonts w:ascii="Arial" w:hAnsi="Arial" w:cs="Arial"/>
          <w:bCs/>
        </w:rPr>
        <w:tab/>
        <w:t>TS 37.579-6 version 0.1.0; Source: Ericsson, FirstNet, NIST, AT&amp;T, Element, Samsung</w:t>
      </w:r>
    </w:p>
    <w:p w14:paraId="2D1A4229" w14:textId="2DF33BC3" w:rsidR="0065576A" w:rsidRPr="00E91D62" w:rsidRDefault="00E91D62" w:rsidP="00E91D62">
      <w:pPr>
        <w:tabs>
          <w:tab w:val="left" w:pos="567"/>
        </w:tabs>
        <w:overflowPunct/>
        <w:autoSpaceDE/>
        <w:autoSpaceDN/>
        <w:snapToGrid w:val="0"/>
        <w:spacing w:after="0"/>
        <w:ind w:left="567" w:hanging="567"/>
        <w:textAlignment w:val="auto"/>
        <w:rPr>
          <w:rFonts w:ascii="Arial" w:hAnsi="Arial" w:cs="Arial"/>
          <w:bCs/>
          <w:highlight w:val="green"/>
          <w:lang w:val="en-SE"/>
        </w:rPr>
      </w:pPr>
      <w:r w:rsidRPr="00E91D62">
        <w:rPr>
          <w:rFonts w:ascii="Arial" w:hAnsi="Arial" w:cs="Arial"/>
          <w:bCs/>
        </w:rPr>
        <w:t>[13] R5-247099</w:t>
      </w:r>
      <w:r w:rsidRPr="00E91D62">
        <w:rPr>
          <w:rFonts w:ascii="Arial" w:hAnsi="Arial" w:cs="Arial"/>
          <w:bCs/>
        </w:rPr>
        <w:tab/>
        <w:t>TS 37.579-7 version 0.1.0; Source: Ericsson, FirstNet, NIST, AT&amp;T, Element, Samsung</w:t>
      </w:r>
    </w:p>
    <w:p w14:paraId="47EC88D9" w14:textId="77777777" w:rsidR="004544D3" w:rsidRDefault="004544D3" w:rsidP="004544D3">
      <w:pPr>
        <w:spacing w:after="0"/>
        <w:rPr>
          <w:lang w:eastAsia="ja-JP"/>
        </w:rPr>
      </w:pPr>
    </w:p>
    <w:p w14:paraId="58A5E051" w14:textId="4FB8741F" w:rsidR="0094771B" w:rsidRDefault="0094771B" w:rsidP="0094771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sidR="00F45445">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sidR="00F45445">
        <w:rPr>
          <w:rFonts w:ascii="Arial" w:hAnsi="Arial" w:cs="Arial"/>
          <w:b/>
          <w:bCs/>
        </w:rPr>
        <w:t>1</w:t>
      </w:r>
      <w:r w:rsidRPr="008623B4">
        <w:rPr>
          <w:rFonts w:ascii="Arial" w:hAnsi="Arial" w:cs="Arial"/>
          <w:b/>
          <w:bCs/>
        </w:rPr>
        <w:t>:</w:t>
      </w:r>
    </w:p>
    <w:p w14:paraId="4CFC97A5"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[14] R5-246416</w:t>
      </w:r>
      <w:r w:rsidRPr="00EB731C">
        <w:rPr>
          <w:rFonts w:ascii="Arial" w:hAnsi="Arial" w:cs="Arial"/>
          <w:bCs/>
        </w:rPr>
        <w:tab/>
        <w:t>Removal of clause 5.6; Source: MCC TF160</w:t>
      </w:r>
    </w:p>
    <w:p w14:paraId="11526E7C"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[15] R5-246417</w:t>
      </w:r>
      <w:r w:rsidRPr="00EB731C">
        <w:rPr>
          <w:rFonts w:ascii="Arial" w:hAnsi="Arial" w:cs="Arial"/>
          <w:bCs/>
        </w:rPr>
        <w:tab/>
        <w:t>Support of MCData IPCONN in SIP default message contents; Source: MCC TF160</w:t>
      </w:r>
    </w:p>
    <w:p w14:paraId="226540D9"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[16] R5-246423</w:t>
      </w:r>
      <w:r w:rsidRPr="00EB731C">
        <w:rPr>
          <w:rFonts w:ascii="Arial" w:hAnsi="Arial" w:cs="Arial"/>
          <w:bCs/>
        </w:rPr>
        <w:tab/>
        <w:t>Cancellation of non-backward compatible changes in core specifications; Source: MCC TF160</w:t>
      </w:r>
    </w:p>
    <w:p w14:paraId="21758858"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[17] R5-246642</w:t>
      </w:r>
      <w:r w:rsidRPr="00EB731C">
        <w:rPr>
          <w:rFonts w:ascii="Arial" w:hAnsi="Arial" w:cs="Arial"/>
          <w:bCs/>
        </w:rPr>
        <w:tab/>
        <w:t>Correction of clause 5.5.4.10.3; Source: MCC TF160</w:t>
      </w:r>
    </w:p>
    <w:p w14:paraId="34FC64B2"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[18] R5-246643</w:t>
      </w:r>
      <w:r w:rsidRPr="00EB731C">
        <w:rPr>
          <w:rFonts w:ascii="Arial" w:hAnsi="Arial" w:cs="Arial"/>
          <w:bCs/>
        </w:rPr>
        <w:tab/>
        <w:t>Correction and clarification of UserUri in clauses 5.5.4.10.6, 5.5.4.10.8 and 5.5.4.10.9; Source: MCC TF160</w:t>
      </w:r>
    </w:p>
    <w:p w14:paraId="51AFDA8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[19] R5-246644</w:t>
      </w:r>
      <w:r w:rsidRPr="00EB731C">
        <w:rPr>
          <w:rFonts w:ascii="Arial" w:hAnsi="Arial" w:cs="Arial"/>
          <w:bCs/>
        </w:rPr>
        <w:tab/>
        <w:t>Correction of clause 5.5.8.11; Source: MCC TF160</w:t>
      </w:r>
    </w:p>
    <w:p w14:paraId="625E5889"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[20] R5-246645</w:t>
      </w:r>
      <w:r w:rsidRPr="00EB731C">
        <w:rPr>
          <w:rFonts w:ascii="Arial" w:hAnsi="Arial" w:cs="Arial"/>
          <w:bCs/>
        </w:rPr>
        <w:tab/>
        <w:t>Clarifications regarding non-backward compatible changes in MCVideo transmission control messages; Source: MCC TF160</w:t>
      </w:r>
    </w:p>
    <w:p w14:paraId="616BB133" w14:textId="77777777" w:rsidR="00F45445" w:rsidRDefault="00F45445" w:rsidP="00EB731C">
      <w:pPr>
        <w:tabs>
          <w:tab w:val="left" w:pos="567"/>
        </w:tabs>
        <w:overflowPunct/>
        <w:autoSpaceDE/>
        <w:autoSpaceDN/>
        <w:snapToGrid w:val="0"/>
        <w:spacing w:after="0"/>
        <w:ind w:left="567" w:hanging="567"/>
        <w:textAlignment w:val="auto"/>
        <w:rPr>
          <w:rFonts w:ascii="Arial" w:hAnsi="Arial" w:cs="Arial"/>
          <w:bCs/>
        </w:rPr>
      </w:pPr>
    </w:p>
    <w:p w14:paraId="0E4A1AFB" w14:textId="2D020829" w:rsidR="00F45445" w:rsidRPr="00F45445" w:rsidRDefault="00F45445" w:rsidP="00F4544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2</w:t>
      </w:r>
      <w:r w:rsidRPr="008623B4">
        <w:rPr>
          <w:rFonts w:ascii="Arial" w:hAnsi="Arial" w:cs="Arial"/>
          <w:b/>
          <w:bCs/>
        </w:rPr>
        <w:t>:</w:t>
      </w:r>
    </w:p>
    <w:p w14:paraId="58775928" w14:textId="7B79E4C4"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[21] R5-246528</w:t>
      </w:r>
      <w:r w:rsidRPr="00EB731C">
        <w:rPr>
          <w:rFonts w:ascii="Arial" w:hAnsi="Arial" w:cs="Arial"/>
          <w:bCs/>
        </w:rPr>
        <w:tab/>
        <w:t xml:space="preserve">Updates to MCPTT TC 6.2.9; Source: FirstNet, Ericsson, Element, Samsung R&amp;D Institute UK, AT&amp;T </w:t>
      </w:r>
    </w:p>
    <w:p w14:paraId="75A4481E"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[22] R5-247659</w:t>
      </w:r>
      <w:r w:rsidRPr="00EB731C">
        <w:rPr>
          <w:rFonts w:ascii="Arial" w:hAnsi="Arial" w:cs="Arial"/>
          <w:bCs/>
        </w:rPr>
        <w:tab/>
        <w:t>Updates to MCPTT TC 6.2.6; Source: Element, Ericsson, FirstNet, Samsung R&amp;D Institute UK</w:t>
      </w:r>
    </w:p>
    <w:p w14:paraId="3A6F9904"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[23] R5-2477660</w:t>
      </w:r>
      <w:r w:rsidRPr="00EB731C">
        <w:rPr>
          <w:rFonts w:ascii="Arial" w:hAnsi="Arial" w:cs="Arial"/>
          <w:bCs/>
        </w:rPr>
        <w:tab/>
        <w:t>Updates to MCPTT TC 6.2.7; Source: Element, Ericsson, FirstNet, Samsung R&amp;D Institute UK</w:t>
      </w:r>
    </w:p>
    <w:p w14:paraId="664DFA8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[24] R5-247661</w:t>
      </w:r>
      <w:r w:rsidRPr="00EB731C">
        <w:rPr>
          <w:rFonts w:ascii="Arial" w:hAnsi="Arial" w:cs="Arial"/>
          <w:bCs/>
        </w:rPr>
        <w:tab/>
        <w:t>Updates to MCPTT TC 6.2.8; Source: Element, Ericsson, FirstNet, Samsung R&amp;D Institute UK</w:t>
      </w:r>
    </w:p>
    <w:p w14:paraId="58900EB6"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[25] R5-246532</w:t>
      </w:r>
      <w:r w:rsidRPr="00EB731C">
        <w:rPr>
          <w:rFonts w:ascii="Arial" w:hAnsi="Arial" w:cs="Arial"/>
          <w:bCs/>
        </w:rPr>
        <w:tab/>
        <w:t>Updates to MCPTT TC 6.2.10; Source: FirstNet, Samsung R&amp;D Institute UK, Element, Ericsson, AT&amp;T</w:t>
      </w:r>
    </w:p>
    <w:p w14:paraId="299152E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[26] R5-246538</w:t>
      </w:r>
      <w:r w:rsidRPr="00EB731C">
        <w:rPr>
          <w:rFonts w:ascii="Arial" w:hAnsi="Arial" w:cs="Arial"/>
          <w:bCs/>
        </w:rPr>
        <w:tab/>
        <w:t>Updates to MCPTT TC 6.2.11; Source: FirstNet, Element, Ericsson, Samsung R&amp;D Institute UK, AT&amp;T</w:t>
      </w:r>
    </w:p>
    <w:p w14:paraId="472557C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[27] R5-246566</w:t>
      </w:r>
      <w:r w:rsidRPr="00EB731C">
        <w:rPr>
          <w:rFonts w:ascii="Arial" w:hAnsi="Arial" w:cs="Arial"/>
          <w:bCs/>
        </w:rPr>
        <w:tab/>
        <w:t>Updates to MCPTT TC 6.2.3; Source: Samsung R&amp;D Institute UK, FirstNet, Ericsson, Element</w:t>
      </w:r>
    </w:p>
    <w:p w14:paraId="7EA47508"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[28] R5-246567</w:t>
      </w:r>
      <w:r w:rsidRPr="00EB731C">
        <w:rPr>
          <w:rFonts w:ascii="Arial" w:hAnsi="Arial" w:cs="Arial"/>
          <w:bCs/>
        </w:rPr>
        <w:tab/>
        <w:t>Updates to MCPTT TC 6.2.4; Source: Samsung R&amp;D Institute UK, FirstNet, Ericsson, Element</w:t>
      </w:r>
    </w:p>
    <w:p w14:paraId="062A9FA8"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[29] R5-246570</w:t>
      </w:r>
      <w:r w:rsidRPr="00EB731C">
        <w:rPr>
          <w:rFonts w:ascii="Arial" w:hAnsi="Arial" w:cs="Arial"/>
          <w:bCs/>
        </w:rPr>
        <w:tab/>
        <w:t>Updates to MCPTT TC 6.2.5; Source: Samsung R&amp;D Institute UK, FirstNet, Ericsson, Element</w:t>
      </w:r>
    </w:p>
    <w:p w14:paraId="460A0294" w14:textId="77777777"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p>
    <w:p w14:paraId="2A1A3A1D" w14:textId="6D02125F"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5</w:t>
      </w:r>
      <w:r w:rsidR="002E1ECF">
        <w:rPr>
          <w:rFonts w:ascii="Arial" w:hAnsi="Arial" w:cs="Arial"/>
          <w:b/>
          <w:bCs/>
        </w:rPr>
        <w:t>:</w:t>
      </w:r>
      <w:r w:rsidRPr="00EB731C">
        <w:rPr>
          <w:rFonts w:ascii="Arial" w:hAnsi="Arial" w:cs="Arial"/>
          <w:bCs/>
        </w:rPr>
        <w:t xml:space="preserve"> </w:t>
      </w:r>
    </w:p>
    <w:p w14:paraId="2C3BAB4D" w14:textId="30182A44" w:rsidR="00EB731C" w:rsidRPr="00EB731C" w:rsidRDefault="00EB731C" w:rsidP="00C55619">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[30] R5-246420</w:t>
      </w:r>
      <w:r w:rsidRPr="00EB731C">
        <w:rPr>
          <w:rFonts w:ascii="Arial" w:hAnsi="Arial" w:cs="Arial"/>
          <w:bCs/>
        </w:rPr>
        <w:tab/>
        <w:t>Routine maintenance for TS 36.579-5; Source: MCC TF160</w:t>
      </w:r>
    </w:p>
    <w:p w14:paraId="4B3421FB" w14:textId="77777777"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p>
    <w:p w14:paraId="68DBCBD2" w14:textId="0AFBEAF0"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7</w:t>
      </w:r>
      <w:r w:rsidR="002E1ECF">
        <w:rPr>
          <w:rFonts w:ascii="Arial" w:hAnsi="Arial" w:cs="Arial"/>
          <w:bCs/>
        </w:rPr>
        <w:t>:</w:t>
      </w:r>
    </w:p>
    <w:p w14:paraId="69697791" w14:textId="67209AB4" w:rsidR="00EB731C" w:rsidRDefault="00EB731C" w:rsidP="00C55619">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[31] R5-246646</w:t>
      </w:r>
      <w:r w:rsidRPr="00EB731C">
        <w:rPr>
          <w:rFonts w:ascii="Arial" w:hAnsi="Arial" w:cs="Arial"/>
          <w:bCs/>
        </w:rPr>
        <w:tab/>
        <w:t>Corrections of test case 6.8.1; Source: MCC TF160</w:t>
      </w:r>
    </w:p>
    <w:p w14:paraId="25C5A873" w14:textId="77777777" w:rsidR="002E1ECF" w:rsidRDefault="002E1ECF" w:rsidP="00C55619">
      <w:pPr>
        <w:tabs>
          <w:tab w:val="left" w:pos="567"/>
        </w:tabs>
        <w:overflowPunct/>
        <w:autoSpaceDE/>
        <w:autoSpaceDN/>
        <w:snapToGrid w:val="0"/>
        <w:spacing w:after="0"/>
        <w:ind w:left="567" w:hanging="567"/>
        <w:textAlignment w:val="auto"/>
        <w:rPr>
          <w:rFonts w:ascii="Arial" w:hAnsi="Arial" w:cs="Arial"/>
          <w:bCs/>
        </w:rPr>
      </w:pPr>
    </w:p>
    <w:p w14:paraId="32C046B5" w14:textId="0B624618" w:rsidR="002E1ECF" w:rsidRDefault="002E1ECF" w:rsidP="002E1ECF">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Revised WID:</w:t>
      </w:r>
    </w:p>
    <w:p w14:paraId="1AEA214B" w14:textId="4CEC68B2" w:rsidR="00EC4F0F" w:rsidRDefault="00EC4F0F" w:rsidP="00EC4F0F">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[3</w:t>
      </w:r>
      <w:r>
        <w:rPr>
          <w:rFonts w:ascii="Arial" w:hAnsi="Arial" w:cs="Arial"/>
          <w:bCs/>
        </w:rPr>
        <w:t>2</w:t>
      </w:r>
      <w:r w:rsidRPr="00EB731C">
        <w:rPr>
          <w:rFonts w:ascii="Arial" w:hAnsi="Arial" w:cs="Arial"/>
          <w:bCs/>
        </w:rPr>
        <w:t xml:space="preserve">] </w:t>
      </w:r>
      <w:r w:rsidR="003A2E9C" w:rsidRPr="003A2E9C">
        <w:rPr>
          <w:rFonts w:ascii="Arial" w:hAnsi="Arial" w:cs="Arial"/>
          <w:bCs/>
        </w:rPr>
        <w:t>R5-247086</w:t>
      </w:r>
      <w:r w:rsidRPr="00EB731C">
        <w:rPr>
          <w:rFonts w:ascii="Arial" w:hAnsi="Arial" w:cs="Arial"/>
          <w:bCs/>
        </w:rPr>
        <w:tab/>
      </w:r>
      <w:r w:rsidR="003B2314" w:rsidRPr="003B2314">
        <w:rPr>
          <w:rFonts w:ascii="Arial" w:hAnsi="Arial" w:cs="Arial"/>
          <w:bCs/>
        </w:rPr>
        <w:t>Revised WID on UE Conformance - Protocol enhancements for Mission Critical Services (MCPTT, MCVideo, MCData) for Rel-17</w:t>
      </w:r>
      <w:r w:rsidRPr="00EB731C">
        <w:rPr>
          <w:rFonts w:ascii="Arial" w:hAnsi="Arial" w:cs="Arial"/>
          <w:bCs/>
        </w:rPr>
        <w:t xml:space="preserve">; Source: </w:t>
      </w:r>
      <w:r w:rsidR="003B2314" w:rsidRPr="003B2314">
        <w:rPr>
          <w:rFonts w:ascii="Arial" w:hAnsi="Arial" w:cs="Arial"/>
          <w:bCs/>
        </w:rPr>
        <w:t>Ericsson, FirstNet, NIST, AT&amp;T, Element, Samsung</w:t>
      </w:r>
    </w:p>
    <w:p w14:paraId="230C0D92" w14:textId="77777777" w:rsidR="00EC4F0F" w:rsidRDefault="00EC4F0F" w:rsidP="00EC4F0F">
      <w:pPr>
        <w:tabs>
          <w:tab w:val="left" w:pos="567"/>
        </w:tabs>
        <w:overflowPunct/>
        <w:autoSpaceDE/>
        <w:autoSpaceDN/>
        <w:snapToGrid w:val="0"/>
        <w:spacing w:after="0"/>
        <w:ind w:left="567" w:hanging="567"/>
        <w:textAlignment w:val="auto"/>
        <w:rPr>
          <w:rFonts w:ascii="Arial" w:hAnsi="Arial" w:cs="Arial"/>
          <w:bCs/>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51BD" w14:textId="77777777" w:rsidR="003015CC" w:rsidRDefault="003015CC">
      <w:r>
        <w:separator/>
      </w:r>
    </w:p>
  </w:endnote>
  <w:endnote w:type="continuationSeparator" w:id="0">
    <w:p w14:paraId="4E871F1D" w14:textId="77777777" w:rsidR="003015CC" w:rsidRDefault="0030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2708" w14:textId="77777777" w:rsidR="003015CC" w:rsidRDefault="003015CC">
      <w:r>
        <w:separator/>
      </w:r>
    </w:p>
  </w:footnote>
  <w:footnote w:type="continuationSeparator" w:id="0">
    <w:p w14:paraId="55DD6A1A" w14:textId="77777777" w:rsidR="003015CC" w:rsidRDefault="00301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C06"/>
    <w:rsid w:val="0005259B"/>
    <w:rsid w:val="00053FEE"/>
    <w:rsid w:val="00060AE4"/>
    <w:rsid w:val="000746A7"/>
    <w:rsid w:val="000910BB"/>
    <w:rsid w:val="000926AF"/>
    <w:rsid w:val="00096623"/>
    <w:rsid w:val="000A3ED2"/>
    <w:rsid w:val="000C00FA"/>
    <w:rsid w:val="000C51AA"/>
    <w:rsid w:val="000D17BC"/>
    <w:rsid w:val="000D2186"/>
    <w:rsid w:val="000E1E69"/>
    <w:rsid w:val="000E4F35"/>
    <w:rsid w:val="000F6C1C"/>
    <w:rsid w:val="00110BAE"/>
    <w:rsid w:val="00116F4B"/>
    <w:rsid w:val="001229F4"/>
    <w:rsid w:val="00124519"/>
    <w:rsid w:val="00137471"/>
    <w:rsid w:val="00150FD3"/>
    <w:rsid w:val="0017158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0226"/>
    <w:rsid w:val="00243A99"/>
    <w:rsid w:val="002834BB"/>
    <w:rsid w:val="0029567C"/>
    <w:rsid w:val="002A6F12"/>
    <w:rsid w:val="002A7BD1"/>
    <w:rsid w:val="002C0B82"/>
    <w:rsid w:val="002E1ECF"/>
    <w:rsid w:val="002F6ED2"/>
    <w:rsid w:val="003015CC"/>
    <w:rsid w:val="00301B7A"/>
    <w:rsid w:val="00306D59"/>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7070B"/>
    <w:rsid w:val="00375678"/>
    <w:rsid w:val="0039390A"/>
    <w:rsid w:val="00394AB0"/>
    <w:rsid w:val="00396252"/>
    <w:rsid w:val="003A2E9C"/>
    <w:rsid w:val="003A4B47"/>
    <w:rsid w:val="003B2314"/>
    <w:rsid w:val="003B24AF"/>
    <w:rsid w:val="003B7182"/>
    <w:rsid w:val="003D087F"/>
    <w:rsid w:val="003D5036"/>
    <w:rsid w:val="003D764D"/>
    <w:rsid w:val="003E3A1A"/>
    <w:rsid w:val="003F1A9A"/>
    <w:rsid w:val="003F1B9F"/>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C43E1"/>
    <w:rsid w:val="004D4AB1"/>
    <w:rsid w:val="004F0E60"/>
    <w:rsid w:val="004F218A"/>
    <w:rsid w:val="0050334E"/>
    <w:rsid w:val="00505387"/>
    <w:rsid w:val="00512DF7"/>
    <w:rsid w:val="005141E7"/>
    <w:rsid w:val="00517E63"/>
    <w:rsid w:val="00526B0D"/>
    <w:rsid w:val="00551BC6"/>
    <w:rsid w:val="0055346F"/>
    <w:rsid w:val="005579FF"/>
    <w:rsid w:val="005773BB"/>
    <w:rsid w:val="005776DD"/>
    <w:rsid w:val="00582117"/>
    <w:rsid w:val="0058478F"/>
    <w:rsid w:val="00593315"/>
    <w:rsid w:val="005A170D"/>
    <w:rsid w:val="005A6C96"/>
    <w:rsid w:val="005C00CB"/>
    <w:rsid w:val="005D0418"/>
    <w:rsid w:val="005D1694"/>
    <w:rsid w:val="005D6717"/>
    <w:rsid w:val="005E1D58"/>
    <w:rsid w:val="00601A63"/>
    <w:rsid w:val="0061049B"/>
    <w:rsid w:val="00610E37"/>
    <w:rsid w:val="006138FB"/>
    <w:rsid w:val="006207ED"/>
    <w:rsid w:val="00626BC9"/>
    <w:rsid w:val="006458DF"/>
    <w:rsid w:val="00650D52"/>
    <w:rsid w:val="0065576A"/>
    <w:rsid w:val="006615B2"/>
    <w:rsid w:val="00662313"/>
    <w:rsid w:val="00665963"/>
    <w:rsid w:val="00673911"/>
    <w:rsid w:val="006870C9"/>
    <w:rsid w:val="006A3ADF"/>
    <w:rsid w:val="006A7BCB"/>
    <w:rsid w:val="006B4C1E"/>
    <w:rsid w:val="006C090F"/>
    <w:rsid w:val="006C4E32"/>
    <w:rsid w:val="006C56D8"/>
    <w:rsid w:val="006D07AE"/>
    <w:rsid w:val="006D1C93"/>
    <w:rsid w:val="006E2EA2"/>
    <w:rsid w:val="006E3F11"/>
    <w:rsid w:val="006E526C"/>
    <w:rsid w:val="00701410"/>
    <w:rsid w:val="007113A1"/>
    <w:rsid w:val="0071333C"/>
    <w:rsid w:val="00714D27"/>
    <w:rsid w:val="00721CF6"/>
    <w:rsid w:val="00723E46"/>
    <w:rsid w:val="00733826"/>
    <w:rsid w:val="00766CFB"/>
    <w:rsid w:val="007816FF"/>
    <w:rsid w:val="00783484"/>
    <w:rsid w:val="00783B44"/>
    <w:rsid w:val="00785028"/>
    <w:rsid w:val="007A3A5A"/>
    <w:rsid w:val="007A4370"/>
    <w:rsid w:val="007B3BBD"/>
    <w:rsid w:val="007C1EB6"/>
    <w:rsid w:val="007E1D15"/>
    <w:rsid w:val="007E1DEA"/>
    <w:rsid w:val="007E2202"/>
    <w:rsid w:val="008145EA"/>
    <w:rsid w:val="00815869"/>
    <w:rsid w:val="00816B81"/>
    <w:rsid w:val="00823B90"/>
    <w:rsid w:val="0083266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1698"/>
    <w:rsid w:val="008C1A3D"/>
    <w:rsid w:val="008C646C"/>
    <w:rsid w:val="008D01C3"/>
    <w:rsid w:val="008D1E13"/>
    <w:rsid w:val="008D6549"/>
    <w:rsid w:val="008D70D2"/>
    <w:rsid w:val="00900AE8"/>
    <w:rsid w:val="00900DAD"/>
    <w:rsid w:val="0091408E"/>
    <w:rsid w:val="009378CA"/>
    <w:rsid w:val="0094771B"/>
    <w:rsid w:val="0095025E"/>
    <w:rsid w:val="00955C4C"/>
    <w:rsid w:val="0097555A"/>
    <w:rsid w:val="00982E3E"/>
    <w:rsid w:val="009840CD"/>
    <w:rsid w:val="00995338"/>
    <w:rsid w:val="00996777"/>
    <w:rsid w:val="009C0BC7"/>
    <w:rsid w:val="009C6592"/>
    <w:rsid w:val="009E209B"/>
    <w:rsid w:val="009F0747"/>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5F4B"/>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659A"/>
    <w:rsid w:val="00B445ED"/>
    <w:rsid w:val="00B611CC"/>
    <w:rsid w:val="00B6300F"/>
    <w:rsid w:val="00B70389"/>
    <w:rsid w:val="00B70943"/>
    <w:rsid w:val="00B84623"/>
    <w:rsid w:val="00BA494B"/>
    <w:rsid w:val="00BA51EF"/>
    <w:rsid w:val="00BB66D5"/>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71EA"/>
    <w:rsid w:val="00C445AD"/>
    <w:rsid w:val="00C44CBA"/>
    <w:rsid w:val="00C458F0"/>
    <w:rsid w:val="00C4666A"/>
    <w:rsid w:val="00C479A3"/>
    <w:rsid w:val="00C47AFF"/>
    <w:rsid w:val="00C50477"/>
    <w:rsid w:val="00C55619"/>
    <w:rsid w:val="00C74DAF"/>
    <w:rsid w:val="00C80116"/>
    <w:rsid w:val="00C87BFC"/>
    <w:rsid w:val="00CB71B0"/>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16BCF"/>
    <w:rsid w:val="00E20A08"/>
    <w:rsid w:val="00E26DBE"/>
    <w:rsid w:val="00E36051"/>
    <w:rsid w:val="00E544FA"/>
    <w:rsid w:val="00E55E83"/>
    <w:rsid w:val="00E5792E"/>
    <w:rsid w:val="00E6077C"/>
    <w:rsid w:val="00E633D0"/>
    <w:rsid w:val="00E6618E"/>
    <w:rsid w:val="00E77436"/>
    <w:rsid w:val="00E82C8E"/>
    <w:rsid w:val="00E87CFA"/>
    <w:rsid w:val="00E91D62"/>
    <w:rsid w:val="00E93D77"/>
    <w:rsid w:val="00E95264"/>
    <w:rsid w:val="00EA2172"/>
    <w:rsid w:val="00EA2DC1"/>
    <w:rsid w:val="00EB731C"/>
    <w:rsid w:val="00EC4F0F"/>
    <w:rsid w:val="00EC5571"/>
    <w:rsid w:val="00ED0E8F"/>
    <w:rsid w:val="00EE1504"/>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5/Docs/RP-24175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4</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92</cp:revision>
  <dcterms:created xsi:type="dcterms:W3CDTF">2018-11-20T14:54:00Z</dcterms:created>
  <dcterms:modified xsi:type="dcterms:W3CDTF">2024-11-21T20:25:00Z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